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57D6E" w14:textId="0C4F5977" w:rsidR="006B2F86" w:rsidRDefault="00320D62" w:rsidP="00E71FC3">
      <w:pPr>
        <w:pStyle w:val="NoSpacing"/>
      </w:pPr>
      <w:r>
        <w:rPr>
          <w:u w:val="single"/>
        </w:rPr>
        <w:t>Joan KIRKHAM</w:t>
      </w:r>
      <w:r>
        <w:t xml:space="preserve">  </w:t>
      </w:r>
      <w:proofErr w:type="gramStart"/>
      <w:r>
        <w:t xml:space="preserve">   (</w:t>
      </w:r>
      <w:proofErr w:type="gramEnd"/>
      <w:r>
        <w:t>d.ca.1432)</w:t>
      </w:r>
    </w:p>
    <w:p w14:paraId="5B27F47C" w14:textId="26DB131D" w:rsidR="00320D62" w:rsidRDefault="00320D62" w:rsidP="00E71FC3">
      <w:pPr>
        <w:pStyle w:val="NoSpacing"/>
      </w:pPr>
    </w:p>
    <w:p w14:paraId="3D78FFC0" w14:textId="65F835C6" w:rsidR="00320D62" w:rsidRDefault="00320D62" w:rsidP="00E71FC3">
      <w:pPr>
        <w:pStyle w:val="NoSpacing"/>
      </w:pPr>
    </w:p>
    <w:p w14:paraId="7E33E2A3" w14:textId="1B72A2D0" w:rsidR="00320D62" w:rsidRDefault="00320D62" w:rsidP="00E71FC3">
      <w:pPr>
        <w:pStyle w:val="NoSpacing"/>
      </w:pPr>
      <w:r>
        <w:t>= Thomas.   (W.Y.R. p.98)</w:t>
      </w:r>
    </w:p>
    <w:p w14:paraId="17DCD5E3" w14:textId="0E063484" w:rsidR="00320D62" w:rsidRDefault="00320D62" w:rsidP="00E71FC3">
      <w:pPr>
        <w:pStyle w:val="NoSpacing"/>
      </w:pPr>
    </w:p>
    <w:p w14:paraId="1F1977A2" w14:textId="2F0F46DD" w:rsidR="00320D62" w:rsidRDefault="00320D62" w:rsidP="00E71FC3">
      <w:pPr>
        <w:pStyle w:val="NoSpacing"/>
      </w:pPr>
    </w:p>
    <w:p w14:paraId="781E4AEC" w14:textId="70FFFAB3" w:rsidR="00320D62" w:rsidRDefault="00320D62" w:rsidP="00E71FC3">
      <w:pPr>
        <w:pStyle w:val="NoSpacing"/>
      </w:pPr>
      <w:r>
        <w:t>27 Jan.1433</w:t>
      </w:r>
      <w:r>
        <w:tab/>
        <w:t>Probate of her Will.   (ibid.)</w:t>
      </w:r>
    </w:p>
    <w:p w14:paraId="274198A5" w14:textId="1A89AFE9" w:rsidR="00320D62" w:rsidRDefault="00320D62" w:rsidP="00E71FC3">
      <w:pPr>
        <w:pStyle w:val="NoSpacing"/>
      </w:pPr>
    </w:p>
    <w:p w14:paraId="2F2E3970" w14:textId="1B5E5595" w:rsidR="00320D62" w:rsidRDefault="00320D62" w:rsidP="00E71FC3">
      <w:pPr>
        <w:pStyle w:val="NoSpacing"/>
      </w:pPr>
    </w:p>
    <w:p w14:paraId="0D05EB15" w14:textId="6B5914B0" w:rsidR="00320D62" w:rsidRPr="00320D62" w:rsidRDefault="00320D62" w:rsidP="00E71FC3">
      <w:pPr>
        <w:pStyle w:val="NoSpacing"/>
      </w:pPr>
      <w:r>
        <w:t>24 February 2019</w:t>
      </w:r>
      <w:bookmarkStart w:id="0" w:name="_GoBack"/>
      <w:bookmarkEnd w:id="0"/>
    </w:p>
    <w:sectPr w:rsidR="00320D62" w:rsidRPr="00320D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080E0" w14:textId="77777777" w:rsidR="00320D62" w:rsidRDefault="00320D62" w:rsidP="00E71FC3">
      <w:pPr>
        <w:spacing w:after="0" w:line="240" w:lineRule="auto"/>
      </w:pPr>
      <w:r>
        <w:separator/>
      </w:r>
    </w:p>
  </w:endnote>
  <w:endnote w:type="continuationSeparator" w:id="0">
    <w:p w14:paraId="11C76B7F" w14:textId="77777777" w:rsidR="00320D62" w:rsidRDefault="00320D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BEE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99897" w14:textId="77777777" w:rsidR="00320D62" w:rsidRDefault="00320D62" w:rsidP="00E71FC3">
      <w:pPr>
        <w:spacing w:after="0" w:line="240" w:lineRule="auto"/>
      </w:pPr>
      <w:r>
        <w:separator/>
      </w:r>
    </w:p>
  </w:footnote>
  <w:footnote w:type="continuationSeparator" w:id="0">
    <w:p w14:paraId="62D4C097" w14:textId="77777777" w:rsidR="00320D62" w:rsidRDefault="00320D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62"/>
    <w:rsid w:val="001A7C09"/>
    <w:rsid w:val="00320D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0AFEF"/>
  <w15:chartTrackingRefBased/>
  <w15:docId w15:val="{7A191735-C2EF-4E84-96C0-06E21514E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2019-02-24T22:27:00Z</dcterms:created>
  <dcterms:modified xsi:type="dcterms:W3CDTF">2019-02-24T22:30:00Z</dcterms:modified>
</cp:coreProperties>
</file>